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A72B2" w14:textId="77777777" w:rsidR="007D2228" w:rsidRPr="00D92B9D" w:rsidRDefault="005E6E5F" w:rsidP="007D2228">
      <w:pPr>
        <w:tabs>
          <w:tab w:val="center" w:pos="2340"/>
          <w:tab w:val="left" w:pos="6480"/>
        </w:tabs>
        <w:jc w:val="both"/>
        <w:rPr>
          <w:color w:val="FF0000"/>
        </w:rPr>
      </w:pPr>
      <w:r>
        <w:rPr>
          <w:color w:val="FF0000"/>
        </w:rPr>
        <w:t xml:space="preserve">               </w:t>
      </w:r>
      <w:r w:rsidR="00207A65" w:rsidRPr="00D92B9D">
        <w:rPr>
          <w:noProof/>
          <w:color w:val="FF0000"/>
        </w:rPr>
        <w:drawing>
          <wp:inline distT="0" distB="0" distL="0" distR="0" wp14:anchorId="47FC96B0" wp14:editId="402DAC63">
            <wp:extent cx="579120" cy="72517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D2228" w:rsidRPr="00D92B9D">
        <w:rPr>
          <w:color w:val="FF0000"/>
        </w:rPr>
        <w:tab/>
      </w:r>
    </w:p>
    <w:p w14:paraId="3F1EE603" w14:textId="77777777" w:rsidR="007D2228" w:rsidRPr="001238EB" w:rsidRDefault="007D2228" w:rsidP="007D2228">
      <w:pPr>
        <w:tabs>
          <w:tab w:val="center" w:pos="2340"/>
          <w:tab w:val="left" w:pos="6480"/>
        </w:tabs>
        <w:jc w:val="both"/>
        <w:rPr>
          <w:b/>
        </w:rPr>
      </w:pPr>
      <w:r w:rsidRPr="001238EB">
        <w:rPr>
          <w:b/>
        </w:rPr>
        <w:t xml:space="preserve">REPUBLIKA HRVATSKA </w:t>
      </w:r>
    </w:p>
    <w:p w14:paraId="1F6AE8A5" w14:textId="77777777" w:rsidR="007D2228" w:rsidRPr="001238EB" w:rsidRDefault="00FB7F26" w:rsidP="007D2228">
      <w:pPr>
        <w:tabs>
          <w:tab w:val="center" w:pos="2340"/>
          <w:tab w:val="left" w:pos="6480"/>
        </w:tabs>
        <w:jc w:val="both"/>
        <w:rPr>
          <w:b/>
        </w:rPr>
      </w:pPr>
      <w:r w:rsidRPr="001238EB">
        <w:rPr>
          <w:b/>
        </w:rPr>
        <w:t>Trgovački sud u Zagrebu</w:t>
      </w:r>
    </w:p>
    <w:p w14:paraId="636BB677" w14:textId="77777777" w:rsidR="009055CB" w:rsidRPr="001238EB" w:rsidRDefault="009055CB" w:rsidP="007D2228">
      <w:pPr>
        <w:tabs>
          <w:tab w:val="center" w:pos="2340"/>
          <w:tab w:val="left" w:pos="6480"/>
        </w:tabs>
        <w:jc w:val="both"/>
      </w:pPr>
      <w:r w:rsidRPr="001238EB">
        <w:t xml:space="preserve">Zagreb, </w:t>
      </w:r>
      <w:proofErr w:type="spellStart"/>
      <w:r w:rsidRPr="001238EB">
        <w:t>Amruševa</w:t>
      </w:r>
      <w:proofErr w:type="spellEnd"/>
      <w:r w:rsidRPr="001238EB">
        <w:t xml:space="preserve"> 2/II</w:t>
      </w:r>
      <w:r w:rsidR="005E6E5F">
        <w:t xml:space="preserve"> desno p.p.432</w:t>
      </w:r>
    </w:p>
    <w:p w14:paraId="3643D9BC" w14:textId="77777777" w:rsidR="007D2228" w:rsidRPr="001238EB" w:rsidRDefault="007D2228" w:rsidP="007D2228">
      <w:pPr>
        <w:tabs>
          <w:tab w:val="center" w:pos="2340"/>
          <w:tab w:val="left" w:pos="6480"/>
        </w:tabs>
        <w:jc w:val="right"/>
      </w:pPr>
      <w:r w:rsidRPr="001238EB">
        <w:tab/>
      </w:r>
    </w:p>
    <w:p w14:paraId="6404C75A" w14:textId="77777777" w:rsidR="007D2228" w:rsidRPr="001238EB" w:rsidRDefault="00C96D3B" w:rsidP="007D2228">
      <w:pPr>
        <w:tabs>
          <w:tab w:val="left" w:pos="6840"/>
        </w:tabs>
        <w:jc w:val="center"/>
        <w:rPr>
          <w:b/>
        </w:rPr>
      </w:pPr>
      <w:r w:rsidRPr="001238EB">
        <w:rPr>
          <w:b/>
        </w:rPr>
        <w:t>R</w:t>
      </w:r>
      <w:r w:rsidR="00FB7F26" w:rsidRPr="001238EB">
        <w:rPr>
          <w:b/>
        </w:rPr>
        <w:t xml:space="preserve"> </w:t>
      </w:r>
      <w:r w:rsidRPr="001238EB">
        <w:rPr>
          <w:b/>
        </w:rPr>
        <w:t>E</w:t>
      </w:r>
      <w:r w:rsidR="00FB7F26" w:rsidRPr="001238EB">
        <w:rPr>
          <w:b/>
        </w:rPr>
        <w:t xml:space="preserve"> </w:t>
      </w:r>
      <w:r w:rsidRPr="001238EB">
        <w:rPr>
          <w:b/>
        </w:rPr>
        <w:t>P</w:t>
      </w:r>
      <w:r w:rsidR="00FB7F26" w:rsidRPr="001238EB">
        <w:rPr>
          <w:b/>
        </w:rPr>
        <w:t xml:space="preserve"> </w:t>
      </w:r>
      <w:r w:rsidRPr="001238EB">
        <w:rPr>
          <w:b/>
        </w:rPr>
        <w:t>U</w:t>
      </w:r>
      <w:r w:rsidR="00FB7F26" w:rsidRPr="001238EB">
        <w:rPr>
          <w:b/>
        </w:rPr>
        <w:t xml:space="preserve"> </w:t>
      </w:r>
      <w:r w:rsidRPr="001238EB">
        <w:rPr>
          <w:b/>
        </w:rPr>
        <w:t>B</w:t>
      </w:r>
      <w:r w:rsidR="00FB7F26" w:rsidRPr="001238EB">
        <w:rPr>
          <w:b/>
        </w:rPr>
        <w:t xml:space="preserve"> </w:t>
      </w:r>
      <w:r w:rsidRPr="001238EB">
        <w:rPr>
          <w:b/>
        </w:rPr>
        <w:t>L</w:t>
      </w:r>
      <w:r w:rsidR="00FB7F26" w:rsidRPr="001238EB">
        <w:rPr>
          <w:b/>
        </w:rPr>
        <w:t xml:space="preserve"> </w:t>
      </w:r>
      <w:r w:rsidRPr="001238EB">
        <w:rPr>
          <w:b/>
        </w:rPr>
        <w:t>I</w:t>
      </w:r>
      <w:r w:rsidR="00FB7F26" w:rsidRPr="001238EB">
        <w:rPr>
          <w:b/>
        </w:rPr>
        <w:t xml:space="preserve"> </w:t>
      </w:r>
      <w:r w:rsidRPr="001238EB">
        <w:rPr>
          <w:b/>
        </w:rPr>
        <w:t>K</w:t>
      </w:r>
      <w:r w:rsidR="00FB7F26" w:rsidRPr="001238EB">
        <w:rPr>
          <w:b/>
        </w:rPr>
        <w:t xml:space="preserve"> A </w:t>
      </w:r>
      <w:r w:rsidRPr="001238EB">
        <w:rPr>
          <w:b/>
        </w:rPr>
        <w:t xml:space="preserve"> H</w:t>
      </w:r>
      <w:r w:rsidR="00FB7F26" w:rsidRPr="001238EB">
        <w:rPr>
          <w:b/>
        </w:rPr>
        <w:t xml:space="preserve"> </w:t>
      </w:r>
      <w:r w:rsidRPr="001238EB">
        <w:rPr>
          <w:b/>
        </w:rPr>
        <w:t>R</w:t>
      </w:r>
      <w:r w:rsidR="00FB7F26" w:rsidRPr="001238EB">
        <w:rPr>
          <w:b/>
        </w:rPr>
        <w:t xml:space="preserve"> </w:t>
      </w:r>
      <w:r w:rsidRPr="001238EB">
        <w:rPr>
          <w:b/>
        </w:rPr>
        <w:t>V</w:t>
      </w:r>
      <w:r w:rsidR="00FB7F26" w:rsidRPr="001238EB">
        <w:rPr>
          <w:b/>
        </w:rPr>
        <w:t xml:space="preserve"> </w:t>
      </w:r>
      <w:r w:rsidRPr="001238EB">
        <w:rPr>
          <w:b/>
        </w:rPr>
        <w:t>A</w:t>
      </w:r>
      <w:r w:rsidR="00FB7F26" w:rsidRPr="001238EB">
        <w:rPr>
          <w:b/>
        </w:rPr>
        <w:t xml:space="preserve"> </w:t>
      </w:r>
      <w:r w:rsidRPr="001238EB">
        <w:rPr>
          <w:b/>
        </w:rPr>
        <w:t>T</w:t>
      </w:r>
      <w:r w:rsidR="00FB7F26" w:rsidRPr="001238EB">
        <w:rPr>
          <w:b/>
        </w:rPr>
        <w:t xml:space="preserve"> </w:t>
      </w:r>
      <w:r w:rsidRPr="001238EB">
        <w:rPr>
          <w:b/>
        </w:rPr>
        <w:t>S</w:t>
      </w:r>
      <w:r w:rsidR="00FB7F26" w:rsidRPr="001238EB">
        <w:rPr>
          <w:b/>
        </w:rPr>
        <w:t xml:space="preserve"> </w:t>
      </w:r>
      <w:r w:rsidRPr="001238EB">
        <w:rPr>
          <w:b/>
        </w:rPr>
        <w:t>K</w:t>
      </w:r>
      <w:r w:rsidR="00FB7F26" w:rsidRPr="001238EB">
        <w:rPr>
          <w:b/>
        </w:rPr>
        <w:t xml:space="preserve"> A</w:t>
      </w:r>
    </w:p>
    <w:p w14:paraId="2660C188" w14:textId="77777777" w:rsidR="00C96D3B" w:rsidRPr="001238EB" w:rsidRDefault="00C96D3B" w:rsidP="007D2228">
      <w:pPr>
        <w:tabs>
          <w:tab w:val="left" w:pos="6840"/>
        </w:tabs>
        <w:jc w:val="center"/>
        <w:rPr>
          <w:b/>
        </w:rPr>
      </w:pPr>
    </w:p>
    <w:p w14:paraId="68ED3F38" w14:textId="77777777" w:rsidR="007D2228" w:rsidRPr="001238EB" w:rsidRDefault="007D2228" w:rsidP="007D2228">
      <w:pPr>
        <w:tabs>
          <w:tab w:val="left" w:pos="6840"/>
        </w:tabs>
        <w:jc w:val="center"/>
        <w:rPr>
          <w:b/>
        </w:rPr>
      </w:pPr>
      <w:r w:rsidRPr="001238EB">
        <w:rPr>
          <w:b/>
        </w:rPr>
        <w:t xml:space="preserve">R J E Š E NJ E </w:t>
      </w:r>
    </w:p>
    <w:p w14:paraId="709F25C0" w14:textId="77777777" w:rsidR="007D2228" w:rsidRPr="001238EB" w:rsidRDefault="007D2228" w:rsidP="007D2228">
      <w:pPr>
        <w:tabs>
          <w:tab w:val="left" w:pos="6840"/>
        </w:tabs>
        <w:jc w:val="both"/>
      </w:pPr>
    </w:p>
    <w:p w14:paraId="247831DC" w14:textId="77777777" w:rsidR="00F82340" w:rsidRDefault="007D2228" w:rsidP="007D2228">
      <w:pPr>
        <w:tabs>
          <w:tab w:val="left" w:pos="1080"/>
          <w:tab w:val="left" w:pos="6840"/>
        </w:tabs>
        <w:jc w:val="both"/>
      </w:pPr>
      <w:r w:rsidRPr="001238EB">
        <w:tab/>
      </w:r>
      <w:r w:rsidR="00E05BAA">
        <w:t xml:space="preserve">Trgovački sud u Zagrebu po sucu Josipu Biliću u ovršnoj pravnoj stvari ovrhovoditelja </w:t>
      </w:r>
      <w:r w:rsidR="001C6431">
        <w:rPr>
          <w:b/>
        </w:rPr>
        <w:t>UP LIFTS d.o.o.,</w:t>
      </w:r>
      <w:r w:rsidR="00B6355A">
        <w:rPr>
          <w:b/>
        </w:rPr>
        <w:t xml:space="preserve"> </w:t>
      </w:r>
      <w:r w:rsidR="001C6431" w:rsidRPr="001C6431">
        <w:t>Zagreb, Radnička cesta 184, OIB: 00866998010</w:t>
      </w:r>
      <w:r w:rsidR="00E05BAA">
        <w:t xml:space="preserve"> protiv </w:t>
      </w:r>
      <w:proofErr w:type="spellStart"/>
      <w:r w:rsidR="00E05BAA">
        <w:t>ovršenika</w:t>
      </w:r>
      <w:proofErr w:type="spellEnd"/>
      <w:r w:rsidR="00E05BAA">
        <w:t xml:space="preserve"> </w:t>
      </w:r>
      <w:r w:rsidR="001C6431">
        <w:rPr>
          <w:b/>
        </w:rPr>
        <w:t xml:space="preserve">BESTRENT d.o.o. </w:t>
      </w:r>
      <w:proofErr w:type="spellStart"/>
      <w:r w:rsidR="001C6431" w:rsidRPr="001C6431">
        <w:t>Zagreb,Slavonska</w:t>
      </w:r>
      <w:proofErr w:type="spellEnd"/>
      <w:r w:rsidR="001C6431" w:rsidRPr="001C6431">
        <w:t xml:space="preserve"> avenija 14</w:t>
      </w:r>
      <w:r w:rsidR="001C6431">
        <w:rPr>
          <w:b/>
        </w:rPr>
        <w:t xml:space="preserve">, </w:t>
      </w:r>
      <w:r w:rsidR="006B3822">
        <w:rPr>
          <w:b/>
        </w:rPr>
        <w:t xml:space="preserve"> </w:t>
      </w:r>
      <w:r w:rsidR="006B3822" w:rsidRPr="001C6431">
        <w:t xml:space="preserve">OIB: </w:t>
      </w:r>
      <w:r w:rsidR="001C6431" w:rsidRPr="001C6431">
        <w:t>78286431452,</w:t>
      </w:r>
      <w:r w:rsidR="006B3822">
        <w:t xml:space="preserve"> zastupan po punomoćniku </w:t>
      </w:r>
      <w:r w:rsidR="00B6355A">
        <w:t>Mladenu Obrado</w:t>
      </w:r>
      <w:r w:rsidR="001C6431">
        <w:t>v</w:t>
      </w:r>
      <w:r w:rsidR="00B6355A">
        <w:t>i</w:t>
      </w:r>
      <w:r w:rsidR="001C6431">
        <w:t>ć</w:t>
      </w:r>
      <w:r w:rsidR="00B6355A">
        <w:t>u</w:t>
      </w:r>
      <w:r w:rsidR="001C6431">
        <w:t xml:space="preserve">, odvjetniku u Zagrebu,  </w:t>
      </w:r>
      <w:proofErr w:type="spellStart"/>
      <w:r w:rsidR="001C6431">
        <w:t>Hanuševa</w:t>
      </w:r>
      <w:proofErr w:type="spellEnd"/>
      <w:r w:rsidR="001C6431">
        <w:t xml:space="preserve"> 2,</w:t>
      </w:r>
      <w:r w:rsidR="00E05BAA">
        <w:t xml:space="preserve">  radi naplate novčane tražbine, </w:t>
      </w:r>
      <w:r w:rsidR="00F82340" w:rsidRPr="00AE299E">
        <w:t xml:space="preserve">dana </w:t>
      </w:r>
      <w:r w:rsidR="00F82340">
        <w:t>05. veljače 2019.,</w:t>
      </w:r>
    </w:p>
    <w:p w14:paraId="321D892F" w14:textId="77777777" w:rsidR="00F82340" w:rsidRDefault="00F82340" w:rsidP="007D2228">
      <w:pPr>
        <w:tabs>
          <w:tab w:val="left" w:pos="1080"/>
          <w:tab w:val="left" w:pos="6840"/>
        </w:tabs>
        <w:jc w:val="both"/>
      </w:pPr>
    </w:p>
    <w:p w14:paraId="322495C2" w14:textId="77777777" w:rsidR="007D2228" w:rsidRPr="00AE299E" w:rsidRDefault="007D2228" w:rsidP="007D2228">
      <w:pPr>
        <w:tabs>
          <w:tab w:val="left" w:pos="1080"/>
          <w:tab w:val="left" w:pos="6840"/>
        </w:tabs>
        <w:jc w:val="center"/>
        <w:rPr>
          <w:b/>
        </w:rPr>
      </w:pPr>
    </w:p>
    <w:p w14:paraId="40920A78" w14:textId="77777777" w:rsidR="007D2228" w:rsidRPr="00AE299E" w:rsidRDefault="007D2228" w:rsidP="007D2228">
      <w:pPr>
        <w:tabs>
          <w:tab w:val="left" w:pos="1080"/>
          <w:tab w:val="left" w:pos="6840"/>
        </w:tabs>
        <w:jc w:val="center"/>
      </w:pPr>
      <w:r w:rsidRPr="00AE299E">
        <w:t xml:space="preserve">r i j e š i o     j e </w:t>
      </w:r>
    </w:p>
    <w:p w14:paraId="3DA87303" w14:textId="77777777" w:rsidR="007D2228" w:rsidRPr="00AE299E" w:rsidRDefault="007D2228" w:rsidP="007D2228">
      <w:pPr>
        <w:tabs>
          <w:tab w:val="left" w:pos="1080"/>
          <w:tab w:val="left" w:pos="6840"/>
        </w:tabs>
        <w:jc w:val="center"/>
        <w:rPr>
          <w:b/>
        </w:rPr>
      </w:pPr>
    </w:p>
    <w:p w14:paraId="025116A1" w14:textId="77777777" w:rsidR="007D2228" w:rsidRPr="00AE299E" w:rsidRDefault="007D2228" w:rsidP="007D2228">
      <w:pPr>
        <w:ind w:firstLine="708"/>
        <w:jc w:val="both"/>
      </w:pPr>
      <w:r w:rsidRPr="00AE299E">
        <w:t>Stavlja se izvan snage rješenje o ovrsi temeljem vjerodostojne isprave koje je do</w:t>
      </w:r>
      <w:r w:rsidR="00475A8E" w:rsidRPr="00AE299E">
        <w:t>nio javni b</w:t>
      </w:r>
      <w:r w:rsidR="00323252" w:rsidRPr="00AE299E">
        <w:t>ilj</w:t>
      </w:r>
      <w:r w:rsidR="00953688" w:rsidRPr="00AE299E">
        <w:t>ežnik</w:t>
      </w:r>
      <w:r w:rsidR="0078646A" w:rsidRPr="00AE299E">
        <w:t xml:space="preserve"> </w:t>
      </w:r>
      <w:r w:rsidR="001C6431">
        <w:t>Jasna Zorić</w:t>
      </w:r>
      <w:r w:rsidR="006B3822">
        <w:t xml:space="preserve"> iz </w:t>
      </w:r>
      <w:r w:rsidR="001C6431">
        <w:t>Zagreba</w:t>
      </w:r>
      <w:r w:rsidR="006B3822">
        <w:t xml:space="preserve">, </w:t>
      </w:r>
      <w:r w:rsidR="001C6431">
        <w:t>Dugoselska 12</w:t>
      </w:r>
      <w:r w:rsidR="00F82340">
        <w:t>,</w:t>
      </w:r>
      <w:r w:rsidR="000F78D2" w:rsidRPr="00AE299E">
        <w:t xml:space="preserve"> </w:t>
      </w:r>
      <w:proofErr w:type="spellStart"/>
      <w:r w:rsidR="00AF164E" w:rsidRPr="00AE299E">
        <w:t>po</w:t>
      </w:r>
      <w:r w:rsidR="00BA056C" w:rsidRPr="00AE299E">
        <w:t>sl</w:t>
      </w:r>
      <w:proofErr w:type="spellEnd"/>
      <w:r w:rsidR="00BA056C" w:rsidRPr="00AE299E">
        <w:t>.</w:t>
      </w:r>
      <w:r w:rsidR="00AF164E" w:rsidRPr="00AE299E">
        <w:t xml:space="preserve"> br. Ovrv-</w:t>
      </w:r>
      <w:r w:rsidR="001C6431">
        <w:t>172</w:t>
      </w:r>
      <w:r w:rsidR="004832C2">
        <w:t>/18</w:t>
      </w:r>
      <w:r w:rsidR="00DD37D7" w:rsidRPr="00AE299E">
        <w:t xml:space="preserve"> od </w:t>
      </w:r>
      <w:r w:rsidR="001C6431">
        <w:t xml:space="preserve">22. studenog </w:t>
      </w:r>
      <w:r w:rsidR="00E05BAA">
        <w:t xml:space="preserve"> 2018</w:t>
      </w:r>
      <w:r w:rsidR="00F20E1B">
        <w:t>.</w:t>
      </w:r>
      <w:r w:rsidR="000F78D2" w:rsidRPr="00AE299E">
        <w:t>g.</w:t>
      </w:r>
      <w:r w:rsidRPr="00AE299E">
        <w:t xml:space="preserve"> u dijelu kojim je određena ovrha i ukidaju se provedene radnje, a postupak će se u dijelu kojim je naloženo plaćanje nastaviti kao u povodu prigovora protiv platnog naloga. </w:t>
      </w:r>
    </w:p>
    <w:p w14:paraId="7BDDDE79" w14:textId="77777777" w:rsidR="007D2228" w:rsidRPr="00AE299E" w:rsidRDefault="007D2228" w:rsidP="007D2228"/>
    <w:p w14:paraId="09ACCCD0" w14:textId="77777777" w:rsidR="007D2228" w:rsidRPr="00AE299E" w:rsidRDefault="007D2228" w:rsidP="007D2228">
      <w:pPr>
        <w:ind w:left="3540"/>
      </w:pPr>
      <w:r w:rsidRPr="00AE299E">
        <w:t xml:space="preserve">     Obrazloženje</w:t>
      </w:r>
    </w:p>
    <w:p w14:paraId="4539ED8D" w14:textId="77777777" w:rsidR="007D2228" w:rsidRPr="00AE299E" w:rsidRDefault="007D2228" w:rsidP="007D2228"/>
    <w:p w14:paraId="5A5B1795" w14:textId="77777777" w:rsidR="007D2228" w:rsidRPr="00AE299E" w:rsidRDefault="007D2228" w:rsidP="007D2228">
      <w:pPr>
        <w:ind w:firstLine="708"/>
        <w:jc w:val="both"/>
      </w:pPr>
      <w:r w:rsidRPr="00AE299E">
        <w:t xml:space="preserve">Protiv rješenja o ovrsi donesenog na temelju vjerodostojne isprave </w:t>
      </w:r>
      <w:proofErr w:type="spellStart"/>
      <w:r w:rsidRPr="00AE299E">
        <w:t>ovršenik</w:t>
      </w:r>
      <w:proofErr w:type="spellEnd"/>
      <w:r w:rsidRPr="00AE299E">
        <w:t xml:space="preserve"> je pravovremeno podnio prigovor i ospor</w:t>
      </w:r>
      <w:r w:rsidR="00475A8E" w:rsidRPr="00AE299E">
        <w:t xml:space="preserve">io rješenje o ovrsi u cijelosti </w:t>
      </w:r>
      <w:r w:rsidRPr="00AE299E">
        <w:t>u smislu čl. 54. Ovršnog zakona («Narodne</w:t>
      </w:r>
      <w:r w:rsidR="00575108" w:rsidRPr="00AE299E">
        <w:t xml:space="preserve"> novine» broj</w:t>
      </w:r>
      <w:r w:rsidRPr="00AE299E">
        <w:t xml:space="preserve"> </w:t>
      </w:r>
      <w:r w:rsidR="00575108" w:rsidRPr="00AE299E">
        <w:t xml:space="preserve">112/2012, 25/2013, 93/2014, </w:t>
      </w:r>
      <w:r w:rsidRPr="00AE299E">
        <w:t>dalje: OZ-a), zbog</w:t>
      </w:r>
      <w:r w:rsidR="00575108" w:rsidRPr="00AE299E">
        <w:t xml:space="preserve"> čega je temeljem odredbe čl. 282. st. 3. u svezi čl. 58. st. 3</w:t>
      </w:r>
      <w:r w:rsidRPr="00AE299E">
        <w:t>. OZ-a riješeno kao u izreci ovog rješenja.</w:t>
      </w:r>
      <w:r w:rsidR="00C12DBE" w:rsidRPr="00AE299E">
        <w:t xml:space="preserve"> </w:t>
      </w:r>
    </w:p>
    <w:p w14:paraId="73A49567" w14:textId="77777777" w:rsidR="007D2228" w:rsidRPr="00AE299E" w:rsidRDefault="007D2228" w:rsidP="007D2228">
      <w:pPr>
        <w:jc w:val="center"/>
      </w:pPr>
    </w:p>
    <w:p w14:paraId="0C048E4D" w14:textId="77777777" w:rsidR="007D2228" w:rsidRPr="00AE299E" w:rsidRDefault="009E0C4F" w:rsidP="007D2228">
      <w:pPr>
        <w:tabs>
          <w:tab w:val="left" w:pos="1080"/>
          <w:tab w:val="left" w:pos="6840"/>
        </w:tabs>
        <w:jc w:val="center"/>
      </w:pPr>
      <w:r w:rsidRPr="00AE299E">
        <w:t>Zagreb,</w:t>
      </w:r>
      <w:r w:rsidR="00DD37D7" w:rsidRPr="00AE299E">
        <w:t xml:space="preserve"> </w:t>
      </w:r>
      <w:r w:rsidR="00D85125">
        <w:t>05. veljače 2019</w:t>
      </w:r>
      <w:r w:rsidR="00C96D3B" w:rsidRPr="00AE299E">
        <w:t>.</w:t>
      </w:r>
    </w:p>
    <w:p w14:paraId="25D3D972" w14:textId="77777777" w:rsidR="007D2228" w:rsidRPr="00AE299E" w:rsidRDefault="007D2228" w:rsidP="007D2228"/>
    <w:p w14:paraId="4B49AA1A" w14:textId="77777777" w:rsidR="007D2228" w:rsidRPr="00AE299E" w:rsidRDefault="007D2228" w:rsidP="00C96D3B">
      <w:pPr>
        <w:jc w:val="right"/>
      </w:pPr>
      <w:r w:rsidRPr="00AE299E">
        <w:t xml:space="preserve">                                                                                                      </w:t>
      </w:r>
      <w:r w:rsidR="0061350C" w:rsidRPr="00AE299E">
        <w:t xml:space="preserve">  </w:t>
      </w:r>
      <w:r w:rsidR="0054577E" w:rsidRPr="00AE299E">
        <w:t xml:space="preserve">      </w:t>
      </w:r>
      <w:r w:rsidR="0013105B" w:rsidRPr="00AE299E">
        <w:t xml:space="preserve"> </w:t>
      </w:r>
      <w:r w:rsidR="0086169A" w:rsidRPr="00AE299E">
        <w:t xml:space="preserve"> </w:t>
      </w:r>
      <w:r w:rsidRPr="00AE299E">
        <w:t>Sudac:</w:t>
      </w:r>
    </w:p>
    <w:p w14:paraId="640F906B" w14:textId="77777777" w:rsidR="007D2228" w:rsidRPr="00AE299E" w:rsidRDefault="007D2228" w:rsidP="00C96D3B">
      <w:pPr>
        <w:jc w:val="right"/>
      </w:pPr>
      <w:r w:rsidRPr="00AE299E">
        <w:t xml:space="preserve">                                                                                                 </w:t>
      </w:r>
      <w:r w:rsidR="00CA7D4B" w:rsidRPr="00AE299E">
        <w:t xml:space="preserve">             </w:t>
      </w:r>
      <w:r w:rsidR="00DD37D7" w:rsidRPr="00AE299E">
        <w:t xml:space="preserve"> </w:t>
      </w:r>
      <w:r w:rsidR="00C96D3B" w:rsidRPr="00AE299E">
        <w:t>Josip Bilić</w:t>
      </w:r>
    </w:p>
    <w:p w14:paraId="44244511" w14:textId="77777777" w:rsidR="007D2228" w:rsidRPr="00AE299E" w:rsidRDefault="007D2228" w:rsidP="007D2228">
      <w:pPr>
        <w:jc w:val="right"/>
      </w:pPr>
    </w:p>
    <w:p w14:paraId="3E7A821B" w14:textId="77777777" w:rsidR="007D2228" w:rsidRPr="00AE299E" w:rsidRDefault="007D2228" w:rsidP="007D2228">
      <w:r w:rsidRPr="00AE299E">
        <w:t>UPUTA O PRAVNOM LIJEKU</w:t>
      </w:r>
    </w:p>
    <w:p w14:paraId="7CDE12FB" w14:textId="77777777" w:rsidR="007D2228" w:rsidRPr="00AE299E" w:rsidRDefault="007D2228" w:rsidP="00FE67C6">
      <w:pPr>
        <w:jc w:val="both"/>
      </w:pPr>
      <w:r w:rsidRPr="00AE299E">
        <w:t>Protiv ovog rješenja može se podnijeti žalba Visokom trgovačkom sudu Republike Hrvatske u roku od 8 dana od dana primitka ovog rješenja. Žalba se podnosi putem ovoga suda u tri primjerka.</w:t>
      </w:r>
    </w:p>
    <w:p w14:paraId="6E8B2AD5" w14:textId="77777777" w:rsidR="00CA7D4B" w:rsidRPr="00AE299E" w:rsidRDefault="00CA7D4B" w:rsidP="00CA7D4B">
      <w:pPr>
        <w:jc w:val="both"/>
      </w:pPr>
      <w:r w:rsidRPr="00AE299E">
        <w:tab/>
      </w:r>
    </w:p>
    <w:p w14:paraId="6BF70CC3" w14:textId="77777777" w:rsidR="000F78D2" w:rsidRPr="00AE299E" w:rsidRDefault="0054577E" w:rsidP="0086169A">
      <w:r w:rsidRPr="00AE299E">
        <w:t>Dna:</w:t>
      </w:r>
    </w:p>
    <w:p w14:paraId="7FB17784" w14:textId="77777777" w:rsidR="0054577E" w:rsidRPr="00AE299E" w:rsidRDefault="00C96D3B" w:rsidP="0086169A">
      <w:r w:rsidRPr="00AE299E">
        <w:t xml:space="preserve">- </w:t>
      </w:r>
      <w:r w:rsidR="00A60D61" w:rsidRPr="00AE299E">
        <w:t>tužitelju</w:t>
      </w:r>
      <w:r w:rsidR="00F776D3" w:rsidRPr="00AE299E">
        <w:t xml:space="preserve"> </w:t>
      </w:r>
      <w:r w:rsidR="001C6431">
        <w:t xml:space="preserve">izravno </w:t>
      </w:r>
      <w:r w:rsidR="00E05BAA">
        <w:t xml:space="preserve"> </w:t>
      </w:r>
      <w:r w:rsidR="00A0002B" w:rsidRPr="00AE299E">
        <w:t xml:space="preserve">uz prigovor tuženika od dana </w:t>
      </w:r>
      <w:r w:rsidR="001C6431">
        <w:t>30.studenog</w:t>
      </w:r>
      <w:r w:rsidR="006B3822">
        <w:t xml:space="preserve"> </w:t>
      </w:r>
      <w:r w:rsidR="00E05BAA">
        <w:t>2018</w:t>
      </w:r>
      <w:r w:rsidR="0009210D" w:rsidRPr="00AE299E">
        <w:t>.</w:t>
      </w:r>
      <w:r w:rsidR="000344B4" w:rsidRPr="00AE299E">
        <w:t xml:space="preserve"> </w:t>
      </w:r>
    </w:p>
    <w:p w14:paraId="56430BB2" w14:textId="77777777" w:rsidR="007E2533" w:rsidRPr="00AE299E" w:rsidRDefault="00C96D3B" w:rsidP="0086169A">
      <w:r w:rsidRPr="00AE299E">
        <w:t xml:space="preserve">- </w:t>
      </w:r>
      <w:r w:rsidR="00424C73" w:rsidRPr="00AE299E">
        <w:t>t</w:t>
      </w:r>
      <w:r w:rsidR="00DD37D7" w:rsidRPr="00AE299E">
        <w:t>užen</w:t>
      </w:r>
      <w:r w:rsidR="00424C73" w:rsidRPr="00AE299E">
        <w:t>iku</w:t>
      </w:r>
      <w:r w:rsidR="00F776D3" w:rsidRPr="00AE299E">
        <w:t xml:space="preserve"> </w:t>
      </w:r>
      <w:r w:rsidR="006B3822">
        <w:t>po pun.</w:t>
      </w:r>
    </w:p>
    <w:p w14:paraId="65249888" w14:textId="77777777" w:rsidR="00E30610" w:rsidRPr="00AE299E" w:rsidRDefault="00C96D3B" w:rsidP="0086169A">
      <w:r w:rsidRPr="00AE299E">
        <w:t xml:space="preserve">- kal. </w:t>
      </w:r>
      <w:r w:rsidR="00F82340">
        <w:t>6</w:t>
      </w:r>
      <w:r w:rsidRPr="00AE299E">
        <w:t>0 dana</w:t>
      </w:r>
      <w:r w:rsidR="00DD37D7" w:rsidRPr="00AE299E">
        <w:t xml:space="preserve"> </w:t>
      </w:r>
    </w:p>
    <w:sectPr w:rsidR="00E30610" w:rsidRPr="00AE299E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05340" w14:textId="77777777" w:rsidR="00064E5F" w:rsidRDefault="00064E5F" w:rsidP="00C96D3B">
      <w:r>
        <w:separator/>
      </w:r>
    </w:p>
  </w:endnote>
  <w:endnote w:type="continuationSeparator" w:id="0">
    <w:p w14:paraId="60F4BF55" w14:textId="77777777" w:rsidR="00064E5F" w:rsidRDefault="00064E5F" w:rsidP="00C96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7EA08" w14:textId="77777777" w:rsidR="00064E5F" w:rsidRDefault="00064E5F" w:rsidP="00C96D3B">
      <w:r>
        <w:separator/>
      </w:r>
    </w:p>
  </w:footnote>
  <w:footnote w:type="continuationSeparator" w:id="0">
    <w:p w14:paraId="3BEE0EE0" w14:textId="77777777" w:rsidR="00064E5F" w:rsidRDefault="00064E5F" w:rsidP="00C96D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2415A" w14:textId="77777777" w:rsidR="00C96D3B" w:rsidRPr="00C96D3B" w:rsidRDefault="00C96D3B" w:rsidP="00C96D3B">
    <w:pPr>
      <w:tabs>
        <w:tab w:val="center" w:pos="2340"/>
        <w:tab w:val="left" w:pos="6480"/>
      </w:tabs>
      <w:jc w:val="right"/>
      <w:rPr>
        <w:b/>
      </w:rPr>
    </w:pPr>
    <w:r w:rsidRPr="00C96D3B">
      <w:rPr>
        <w:b/>
      </w:rPr>
      <w:t>98. Povrv-</w:t>
    </w:r>
    <w:r w:rsidR="001C6431">
      <w:rPr>
        <w:b/>
      </w:rPr>
      <w:t>385</w:t>
    </w:r>
    <w:r w:rsidR="00E05BAA">
      <w:rPr>
        <w:b/>
      </w:rPr>
      <w:t>/19-3</w:t>
    </w:r>
  </w:p>
  <w:p w14:paraId="2F31C90D" w14:textId="77777777" w:rsidR="00C96D3B" w:rsidRPr="00C96D3B" w:rsidRDefault="00C96D3B">
    <w:pPr>
      <w:pStyle w:val="Zaglavlje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F13DBB"/>
    <w:multiLevelType w:val="hybridMultilevel"/>
    <w:tmpl w:val="409055BA"/>
    <w:lvl w:ilvl="0" w:tplc="22A09F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1246CE1"/>
    <w:multiLevelType w:val="hybridMultilevel"/>
    <w:tmpl w:val="49A0E1E0"/>
    <w:lvl w:ilvl="0" w:tplc="5D527EA6">
      <w:start w:val="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13003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805798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228"/>
    <w:rsid w:val="00004578"/>
    <w:rsid w:val="00015812"/>
    <w:rsid w:val="000344B4"/>
    <w:rsid w:val="000473C2"/>
    <w:rsid w:val="00064E5F"/>
    <w:rsid w:val="0008504C"/>
    <w:rsid w:val="000873A2"/>
    <w:rsid w:val="0009210D"/>
    <w:rsid w:val="0009272B"/>
    <w:rsid w:val="000B27D0"/>
    <w:rsid w:val="000B7CB1"/>
    <w:rsid w:val="000C258C"/>
    <w:rsid w:val="000D16CE"/>
    <w:rsid w:val="000E6685"/>
    <w:rsid w:val="000F4313"/>
    <w:rsid w:val="000F78D2"/>
    <w:rsid w:val="00111742"/>
    <w:rsid w:val="001238EB"/>
    <w:rsid w:val="00130609"/>
    <w:rsid w:val="0013105B"/>
    <w:rsid w:val="0013585C"/>
    <w:rsid w:val="001456DD"/>
    <w:rsid w:val="001479BC"/>
    <w:rsid w:val="00177622"/>
    <w:rsid w:val="00181698"/>
    <w:rsid w:val="00186617"/>
    <w:rsid w:val="001C6431"/>
    <w:rsid w:val="001D3CAA"/>
    <w:rsid w:val="001E452C"/>
    <w:rsid w:val="001F57EC"/>
    <w:rsid w:val="00207A65"/>
    <w:rsid w:val="0021574F"/>
    <w:rsid w:val="00215917"/>
    <w:rsid w:val="002208D0"/>
    <w:rsid w:val="0022140B"/>
    <w:rsid w:val="00221ADA"/>
    <w:rsid w:val="0024522B"/>
    <w:rsid w:val="002507A6"/>
    <w:rsid w:val="00261B94"/>
    <w:rsid w:val="002924D6"/>
    <w:rsid w:val="002A04BD"/>
    <w:rsid w:val="002A11C1"/>
    <w:rsid w:val="002E71F2"/>
    <w:rsid w:val="00316643"/>
    <w:rsid w:val="00323252"/>
    <w:rsid w:val="003251A6"/>
    <w:rsid w:val="00335296"/>
    <w:rsid w:val="00351F02"/>
    <w:rsid w:val="003617C7"/>
    <w:rsid w:val="00376B59"/>
    <w:rsid w:val="003A149F"/>
    <w:rsid w:val="003C030A"/>
    <w:rsid w:val="003E4C20"/>
    <w:rsid w:val="00424C73"/>
    <w:rsid w:val="00426CE9"/>
    <w:rsid w:val="00456DAE"/>
    <w:rsid w:val="00474268"/>
    <w:rsid w:val="00475A8E"/>
    <w:rsid w:val="004832C2"/>
    <w:rsid w:val="00484D27"/>
    <w:rsid w:val="004A5E0F"/>
    <w:rsid w:val="004B1EC1"/>
    <w:rsid w:val="004B2EA9"/>
    <w:rsid w:val="004C6776"/>
    <w:rsid w:val="004E0114"/>
    <w:rsid w:val="00522DCD"/>
    <w:rsid w:val="00523275"/>
    <w:rsid w:val="0054577E"/>
    <w:rsid w:val="005460A7"/>
    <w:rsid w:val="00554DC9"/>
    <w:rsid w:val="00555EB7"/>
    <w:rsid w:val="00575108"/>
    <w:rsid w:val="00575ACC"/>
    <w:rsid w:val="00595469"/>
    <w:rsid w:val="005C03C7"/>
    <w:rsid w:val="005D0F41"/>
    <w:rsid w:val="005E2987"/>
    <w:rsid w:val="005E6E5F"/>
    <w:rsid w:val="005F4838"/>
    <w:rsid w:val="00603353"/>
    <w:rsid w:val="006056B6"/>
    <w:rsid w:val="006105E5"/>
    <w:rsid w:val="0061350C"/>
    <w:rsid w:val="00630910"/>
    <w:rsid w:val="0064107B"/>
    <w:rsid w:val="006546AD"/>
    <w:rsid w:val="00663BC2"/>
    <w:rsid w:val="006658E2"/>
    <w:rsid w:val="00684BC4"/>
    <w:rsid w:val="00687345"/>
    <w:rsid w:val="00696F12"/>
    <w:rsid w:val="006A7438"/>
    <w:rsid w:val="006B3822"/>
    <w:rsid w:val="006F7A60"/>
    <w:rsid w:val="006F7B5F"/>
    <w:rsid w:val="00753DAD"/>
    <w:rsid w:val="007625D5"/>
    <w:rsid w:val="00776E27"/>
    <w:rsid w:val="0078646A"/>
    <w:rsid w:val="007927C7"/>
    <w:rsid w:val="007935EA"/>
    <w:rsid w:val="0079437C"/>
    <w:rsid w:val="007B6B92"/>
    <w:rsid w:val="007C27FB"/>
    <w:rsid w:val="007D2228"/>
    <w:rsid w:val="007E2533"/>
    <w:rsid w:val="007E3531"/>
    <w:rsid w:val="0086169A"/>
    <w:rsid w:val="00865B9C"/>
    <w:rsid w:val="00876FA3"/>
    <w:rsid w:val="008808C0"/>
    <w:rsid w:val="008A3C84"/>
    <w:rsid w:val="008B3E4D"/>
    <w:rsid w:val="0090382B"/>
    <w:rsid w:val="009055CB"/>
    <w:rsid w:val="00907BBC"/>
    <w:rsid w:val="00953688"/>
    <w:rsid w:val="00965E16"/>
    <w:rsid w:val="009D503A"/>
    <w:rsid w:val="009E0C4F"/>
    <w:rsid w:val="009E24E6"/>
    <w:rsid w:val="00A0002B"/>
    <w:rsid w:val="00A31B0B"/>
    <w:rsid w:val="00A53883"/>
    <w:rsid w:val="00A6078C"/>
    <w:rsid w:val="00A60D61"/>
    <w:rsid w:val="00A72EAD"/>
    <w:rsid w:val="00A82A70"/>
    <w:rsid w:val="00AB4692"/>
    <w:rsid w:val="00AB5F67"/>
    <w:rsid w:val="00AB65F2"/>
    <w:rsid w:val="00AE0BF5"/>
    <w:rsid w:val="00AE299E"/>
    <w:rsid w:val="00AF164E"/>
    <w:rsid w:val="00B33CF8"/>
    <w:rsid w:val="00B6355A"/>
    <w:rsid w:val="00B7036A"/>
    <w:rsid w:val="00B75C51"/>
    <w:rsid w:val="00BA056C"/>
    <w:rsid w:val="00C12DBE"/>
    <w:rsid w:val="00C32046"/>
    <w:rsid w:val="00C41E75"/>
    <w:rsid w:val="00C529DF"/>
    <w:rsid w:val="00C96D3B"/>
    <w:rsid w:val="00CA7D4B"/>
    <w:rsid w:val="00CB2BA1"/>
    <w:rsid w:val="00CB7F44"/>
    <w:rsid w:val="00CE7A0D"/>
    <w:rsid w:val="00CE7F10"/>
    <w:rsid w:val="00CF1CF1"/>
    <w:rsid w:val="00D06A73"/>
    <w:rsid w:val="00D25F85"/>
    <w:rsid w:val="00D2665F"/>
    <w:rsid w:val="00D32C0C"/>
    <w:rsid w:val="00D33F0A"/>
    <w:rsid w:val="00D55722"/>
    <w:rsid w:val="00D82E1E"/>
    <w:rsid w:val="00D85125"/>
    <w:rsid w:val="00D92B9D"/>
    <w:rsid w:val="00D93436"/>
    <w:rsid w:val="00DB19C3"/>
    <w:rsid w:val="00DB7366"/>
    <w:rsid w:val="00DD37D7"/>
    <w:rsid w:val="00DF4ABB"/>
    <w:rsid w:val="00E05BAA"/>
    <w:rsid w:val="00E2156D"/>
    <w:rsid w:val="00E30610"/>
    <w:rsid w:val="00E32A8B"/>
    <w:rsid w:val="00E5242C"/>
    <w:rsid w:val="00E579DE"/>
    <w:rsid w:val="00E63C50"/>
    <w:rsid w:val="00E66B51"/>
    <w:rsid w:val="00E71231"/>
    <w:rsid w:val="00E924F2"/>
    <w:rsid w:val="00E9649E"/>
    <w:rsid w:val="00EA56C4"/>
    <w:rsid w:val="00EC40A1"/>
    <w:rsid w:val="00EE0AB9"/>
    <w:rsid w:val="00EE5878"/>
    <w:rsid w:val="00F05C25"/>
    <w:rsid w:val="00F15B4F"/>
    <w:rsid w:val="00F20E1B"/>
    <w:rsid w:val="00F73F76"/>
    <w:rsid w:val="00F75F5C"/>
    <w:rsid w:val="00F776D3"/>
    <w:rsid w:val="00F82340"/>
    <w:rsid w:val="00F97356"/>
    <w:rsid w:val="00FA0F2E"/>
    <w:rsid w:val="00FB2C9B"/>
    <w:rsid w:val="00FB7F26"/>
    <w:rsid w:val="00FD0B73"/>
    <w:rsid w:val="00FD1CB7"/>
    <w:rsid w:val="00FE4832"/>
    <w:rsid w:val="00FE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7B3E54"/>
  <w15:docId w15:val="{BC64ECFB-0DAE-4D06-A277-97B5F8F5A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2228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sid w:val="002208D0"/>
    <w:rPr>
      <w:strike w:val="0"/>
      <w:dstrike w:val="0"/>
      <w:color w:val="159BC4"/>
      <w:u w:val="none"/>
      <w:effect w:val="none"/>
    </w:rPr>
  </w:style>
  <w:style w:type="paragraph" w:styleId="Zaglavlje">
    <w:name w:val="header"/>
    <w:basedOn w:val="Normal"/>
    <w:link w:val="ZaglavljeChar"/>
    <w:rsid w:val="00C96D3B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C96D3B"/>
    <w:rPr>
      <w:sz w:val="24"/>
      <w:szCs w:val="24"/>
    </w:rPr>
  </w:style>
  <w:style w:type="paragraph" w:styleId="Podnoje">
    <w:name w:val="footer"/>
    <w:basedOn w:val="Normal"/>
    <w:link w:val="PodnojeChar"/>
    <w:rsid w:val="00C96D3B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C96D3B"/>
    <w:rPr>
      <w:sz w:val="24"/>
      <w:szCs w:val="24"/>
    </w:rPr>
  </w:style>
  <w:style w:type="paragraph" w:styleId="Tekstbalonia">
    <w:name w:val="Balloon Text"/>
    <w:basedOn w:val="Normal"/>
    <w:link w:val="TekstbaloniaChar"/>
    <w:rsid w:val="00207A65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207A65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4A5E0F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4A5E0F"/>
    <w:rPr>
      <w:rFonts w:ascii="Times New Roman" w:hAnsi="Times New Roman" w:cs="Times New Roman"/>
      <w:color w:val="FF0000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4A5E0F"/>
    <w:rPr>
      <w:color w:val="FF0000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4A5E0F"/>
    <w:rPr>
      <w:rFonts w:ascii="Times New Roman" w:hAnsi="Times New Roman" w:cs="Times New Roman"/>
      <w:color w:val="FF0000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4A5E0F"/>
    <w:rPr>
      <w:rFonts w:ascii="Times New Roman" w:hAnsi="Times New Roman" w:cs="Times New Roman"/>
      <w:color w:val="FF0000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2019.</izvorni_sadrzaj>
    <derivirana_varijabla naziv="DomainObject.Predmet.DatumOsnivanja_1">30.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21732.23</izvorni_sadrzaj>
    <derivirana_varijabla naziv="DomainObject.Predmet.InicijalnaVrijednost_1">21732.23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Povrv-385/2019</izvorni_sadrzaj>
    <derivirana_varijabla naziv="DomainObject.Predmet.OznakaBroj_1">Povrv-385/2019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BESTRENT d.o.o. zastupanog po punomoćniku Mladen Obradović</izvorni_sadrzaj>
    <derivirana_varijabla naziv="DomainObject.Predmet.ProtustrankaFormated_1">  BESTRENT d.o.o. zastupanog po punomoćniku Mladen Obradović</derivirana_varijabla>
  </DomainObject.Predmet.ProtustrankaFormated>
  <DomainObject.Predmet.ProtustrankaFormatedOIB>
    <izvorni_sadrzaj>  BESTRENT d.o.o., OIB 78286431452 zastupanog po punomoćniku Mladen Obradović</izvorni_sadrzaj>
    <derivirana_varijabla naziv="DomainObject.Predmet.ProtustrankaFormatedOIB_1">  BESTRENT d.o.o., OIB 78286431452 zastupanog po punomoćniku Mladen Obradović</derivirana_varijabla>
  </DomainObject.Predmet.ProtustrankaFormatedOIB>
  <DomainObject.Predmet.ProtustrankaFormatedWithAdress>
    <izvorni_sadrzaj> BESTRENT d.o.o., Slavonska avenija 14, 10000 Zagreb zastupanog po punomoćniku Mladen Obradović</izvorni_sadrzaj>
    <derivirana_varijabla naziv="DomainObject.Predmet.ProtustrankaFormatedWithAdress_1"> BESTRENT d.o.o., Slavonska avenija 14, 10000 Zagreb zastupanog po punomoćniku Mladen Obradović</derivirana_varijabla>
  </DomainObject.Predmet.ProtustrankaFormatedWithAdress>
  <DomainObject.Predmet.ProtustrankaFormatedWithAdressOIB>
    <izvorni_sadrzaj> BESTRENT d.o.o., OIB 78286431452, Slavonska avenija 14, 10000 Zagreb zastupanog po punomoćniku Mladen Obradović</izvorni_sadrzaj>
    <derivirana_varijabla naziv="DomainObject.Predmet.ProtustrankaFormatedWithAdressOIB_1"> BESTRENT d.o.o., OIB 78286431452, Slavonska avenija 14, 10000 Zagreb zastupanog po punomoćniku Mladen Obradović</derivirana_varijabla>
  </DomainObject.Predmet.ProtustrankaFormatedWithAdressOIB>
  <DomainObject.Predmet.ProtustrankaWithAdress>
    <izvorni_sadrzaj>BESTRENT d.o.o. Slavonska avenija 14, 10000 Zagreb</izvorni_sadrzaj>
    <derivirana_varijabla naziv="DomainObject.Predmet.ProtustrankaWithAdress_1">BESTRENT d.o.o. Slavonska avenija 14, 10000 Zagreb</derivirana_varijabla>
  </DomainObject.Predmet.ProtustrankaWithAdress>
  <DomainObject.Predmet.ProtustrankaWithAdressOIB>
    <izvorni_sadrzaj>BESTRENT d.o.o., OIB 78286431452, Slavonska avenija 14, 10000 Zagreb</izvorni_sadrzaj>
    <derivirana_varijabla naziv="DomainObject.Predmet.ProtustrankaWithAdressOIB_1">BESTRENT d.o.o., OIB 78286431452, Slavonska avenija 14, 10000 Zagreb</derivirana_varijabla>
  </DomainObject.Predmet.ProtustrankaWithAdressOIB>
  <DomainObject.Predmet.ProtustrankaNazivFormated>
    <izvorni_sadrzaj>BESTRENT d.o.o.</izvorni_sadrzaj>
    <derivirana_varijabla naziv="DomainObject.Predmet.ProtustrankaNazivFormated_1">BESTRENT d.o.o.</derivirana_varijabla>
  </DomainObject.Predmet.ProtustrankaNazivFormated>
  <DomainObject.Predmet.ProtustrankaNazivFormatedOIB>
    <izvorni_sadrzaj>BESTRENT d.o.o., OIB 78286431452</izvorni_sadrzaj>
    <derivirana_varijabla naziv="DomainObject.Predmet.ProtustrankaNazivFormatedOIB_1">BESTRENT d.o.o., OIB 78286431452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UP LIFTS d.o.o.</izvorni_sadrzaj>
    <derivirana_varijabla naziv="DomainObject.Predmet.StrankaFormated_1">  UP LIFTS d.o.o.</derivirana_varijabla>
  </DomainObject.Predmet.StrankaFormated>
  <DomainObject.Predmet.StrankaFormatedOIB>
    <izvorni_sadrzaj>  UP LIFTS d.o.o., OIB 00866998010</izvorni_sadrzaj>
    <derivirana_varijabla naziv="DomainObject.Predmet.StrankaFormatedOIB_1">  UP LIFTS d.o.o., OIB 00866998010</derivirana_varijabla>
  </DomainObject.Predmet.StrankaFormatedOIB>
  <DomainObject.Predmet.StrankaFormatedWithAdress>
    <izvorni_sadrzaj> UP LIFTS d.o.o., Radnička cesta 184, 10000 Zagreb</izvorni_sadrzaj>
    <derivirana_varijabla naziv="DomainObject.Predmet.StrankaFormatedWithAdress_1"> UP LIFTS d.o.o., Radnička cesta 184, 10000 Zagreb</derivirana_varijabla>
  </DomainObject.Predmet.StrankaFormatedWithAdress>
  <DomainObject.Predmet.StrankaFormatedWithAdressOIB>
    <izvorni_sadrzaj> UP LIFTS d.o.o., OIB 00866998010, Radnička cesta 184, 10000 Zagreb</izvorni_sadrzaj>
    <derivirana_varijabla naziv="DomainObject.Predmet.StrankaFormatedWithAdressOIB_1"> UP LIFTS d.o.o., OIB 00866998010, Radnička cesta 184, 10000 Zagreb</derivirana_varijabla>
  </DomainObject.Predmet.StrankaFormatedWithAdressOIB>
  <DomainObject.Predmet.StrankaWithAdress>
    <izvorni_sadrzaj>UP LIFTS d.o.o. Radnička cesta 184,10000 Zagreb</izvorni_sadrzaj>
    <derivirana_varijabla naziv="DomainObject.Predmet.StrankaWithAdress_1">UP LIFTS d.o.o. Radnička cesta 184,10000 Zagreb</derivirana_varijabla>
  </DomainObject.Predmet.StrankaWithAdress>
  <DomainObject.Predmet.StrankaWithAdressOIB>
    <izvorni_sadrzaj>UP LIFTS d.o.o., OIB 00866998010, Radnička cesta 184,10000 Zagreb</izvorni_sadrzaj>
    <derivirana_varijabla naziv="DomainObject.Predmet.StrankaWithAdressOIB_1">UP LIFTS d.o.o., OIB 00866998010, Radnička cesta 184,10000 Zagreb</derivirana_varijabla>
  </DomainObject.Predmet.StrankaWithAdressOIB>
  <DomainObject.Predmet.StrankaNazivFormated>
    <izvorni_sadrzaj>UP LIFTS d.o.o.</izvorni_sadrzaj>
    <derivirana_varijabla naziv="DomainObject.Predmet.StrankaNazivFormated_1">UP LIFTS d.o.o.</derivirana_varijabla>
  </DomainObject.Predmet.StrankaNazivFormated>
  <DomainObject.Predmet.StrankaNazivFormatedOIB>
    <izvorni_sadrzaj>UP LIFTS d.o.o., OIB 00866998010</izvorni_sadrzaj>
    <derivirana_varijabla naziv="DomainObject.Predmet.StrankaNazivFormatedOIB_1">UP LIFTS d.o.o., OIB 00866998010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</izvorni_sadrzaj>
    <derivirana_varijabla naziv="DomainObject.Predmet.UstrojstvenaJedinicaVodi.Oznaka_1">P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Predmeti proslijeđeni od JB po prigovoru na rješenje o ovrsi na temelju vjerodostojne isprave do 500.000,00 kn</izvorni_sadrzaj>
    <derivirana_varijabla naziv="DomainObject.Predmet.VrstaSpora.Naziv_1">Predmeti proslijeđeni od JB po prigovoru na rješenje o ovrsi na temelju vjerodostojne isprave do 500.000,00 kn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UP LIFTS d.o.o.</item>
    </izvorni_sadrzaj>
    <derivirana_varijabla naziv="DomainObject.Predmet.StrankaListFormated_1">
      <item>UP LIFTS d.o.o.</item>
    </derivirana_varijabla>
  </DomainObject.Predmet.StrankaListFormated>
  <DomainObject.Predmet.StrankaListFormatedOIB>
    <izvorni_sadrzaj>
      <item>UP LIFTS d.o.o., OIB 00866998010</item>
    </izvorni_sadrzaj>
    <derivirana_varijabla naziv="DomainObject.Predmet.StrankaListFormatedOIB_1">
      <item>UP LIFTS d.o.o., OIB 00866998010</item>
    </derivirana_varijabla>
  </DomainObject.Predmet.StrankaListFormatedOIB>
  <DomainObject.Predmet.StrankaListFormatedWithAdress>
    <izvorni_sadrzaj>
      <item>UP LIFTS d.o.o., Radnička cesta 184, 10000 Zagreb</item>
    </izvorni_sadrzaj>
    <derivirana_varijabla naziv="DomainObject.Predmet.StrankaListFormatedWithAdress_1">
      <item>UP LIFTS d.o.o., Radnička cesta 184, 10000 Zagreb</item>
    </derivirana_varijabla>
  </DomainObject.Predmet.StrankaListFormatedWithAdress>
  <DomainObject.Predmet.StrankaListFormatedWithAdressOIB>
    <izvorni_sadrzaj>
      <item>UP LIFTS d.o.o., OIB 00866998010, Radnička cesta 184, 10000 Zagreb</item>
    </izvorni_sadrzaj>
    <derivirana_varijabla naziv="DomainObject.Predmet.StrankaListFormatedWithAdressOIB_1">
      <item>UP LIFTS d.o.o., OIB 00866998010, Radnička cesta 184, 10000 Zagreb</item>
    </derivirana_varijabla>
  </DomainObject.Predmet.StrankaListFormatedWithAdressOIB>
  <DomainObject.Predmet.StrankaListNazivFormated>
    <izvorni_sadrzaj>
      <item>UP LIFTS d.o.o.</item>
    </izvorni_sadrzaj>
    <derivirana_varijabla naziv="DomainObject.Predmet.StrankaListNazivFormated_1">
      <item>UP LIFTS d.o.o.</item>
    </derivirana_varijabla>
  </DomainObject.Predmet.StrankaListNazivFormated>
  <DomainObject.Predmet.StrankaListNazivFormatedOIB>
    <izvorni_sadrzaj>
      <item>UP LIFTS d.o.o., OIB 00866998010</item>
    </izvorni_sadrzaj>
    <derivirana_varijabla naziv="DomainObject.Predmet.StrankaListNazivFormatedOIB_1">
      <item>UP LIFTS d.o.o., OIB 00866998010</item>
    </derivirana_varijabla>
  </DomainObject.Predmet.StrankaListNazivFormatedOIB>
  <DomainObject.Predmet.ProtuStrankaListFormated>
    <izvorni_sadrzaj>
      <item>BESTRENT d.o.o. zastupanog po punomoćniku Mladen Obradović</item>
    </izvorni_sadrzaj>
    <derivirana_varijabla naziv="DomainObject.Predmet.ProtuStrankaListFormated_1">
      <item>BESTRENT d.o.o. zastupanog po punomoćniku Mladen Obradović</item>
    </derivirana_varijabla>
  </DomainObject.Predmet.ProtuStrankaListFormated>
  <DomainObject.Predmet.ProtuStrankaListFormatedOIB>
    <izvorni_sadrzaj>
      <item>BESTRENT d.o.o., OIB 78286431452 zastupanog po punomoćniku Mladen Obradović</item>
    </izvorni_sadrzaj>
    <derivirana_varijabla naziv="DomainObject.Predmet.ProtuStrankaListFormatedOIB_1">
      <item>BESTRENT d.o.o., OIB 78286431452 zastupanog po punomoćniku Mladen Obradović</item>
    </derivirana_varijabla>
  </DomainObject.Predmet.ProtuStrankaListFormatedOIB>
  <DomainObject.Predmet.ProtuStrankaListFormatedWithAdress>
    <izvorni_sadrzaj>
      <item>BESTRENT d.o.o., Slavonska avenija 14, 10000 Zagreb zastupanog po punomoćniku Mladen Obradović</item>
    </izvorni_sadrzaj>
    <derivirana_varijabla naziv="DomainObject.Predmet.ProtuStrankaListFormatedWithAdress_1">
      <item>BESTRENT d.o.o., Slavonska avenija 14, 10000 Zagreb zastupanog po punomoćniku Mladen Obradović</item>
    </derivirana_varijabla>
  </DomainObject.Predmet.ProtuStrankaListFormatedWithAdress>
  <DomainObject.Predmet.ProtuStrankaListFormatedWithAdressOIB>
    <izvorni_sadrzaj>
      <item>BESTRENT d.o.o., OIB 78286431452, Slavonska avenija 14, 10000 Zagreb zastupanog po punomoćniku Mladen Obradović</item>
    </izvorni_sadrzaj>
    <derivirana_varijabla naziv="DomainObject.Predmet.ProtuStrankaListFormatedWithAdressOIB_1">
      <item>BESTRENT d.o.o., OIB 78286431452, Slavonska avenija 14, 10000 Zagreb zastupanog po punomoćniku Mladen Obradović</item>
    </derivirana_varijabla>
  </DomainObject.Predmet.ProtuStrankaListFormatedWithAdressOIB>
  <DomainObject.Predmet.ProtuStrankaListNazivFormated>
    <izvorni_sadrzaj>
      <item>BESTRENT d.o.o.</item>
    </izvorni_sadrzaj>
    <derivirana_varijabla naziv="DomainObject.Predmet.ProtuStrankaListNazivFormated_1">
      <item>BESTRENT d.o.o.</item>
    </derivirana_varijabla>
  </DomainObject.Predmet.ProtuStrankaListNazivFormated>
  <DomainObject.Predmet.ProtuStrankaListNazivFormatedOIB>
    <izvorni_sadrzaj>
      <item>BESTRENT d.o.o., OIB 78286431452</item>
    </izvorni_sadrzaj>
    <derivirana_varijabla naziv="DomainObject.Predmet.ProtuStrankaListNazivFormatedOIB_1">
      <item>BESTRENT d.o.o., OIB 78286431452</item>
    </derivirana_varijabla>
  </DomainObject.Predmet.ProtuStrankaListNazivFormatedOIB>
  <DomainObject.Predmet.OstaliListFormated>
    <izvorni_sadrzaj>
      <item>Mladen Obradović punomoćnik sudionika u postupku BESTRENT d.o.o.</item>
    </izvorni_sadrzaj>
    <derivirana_varijabla naziv="DomainObject.Predmet.OstaliListFormated_1">
      <item>Mladen Obradović punomoćnik sudionika u postupku BESTRENT d.o.o.</item>
    </derivirana_varijabla>
  </DomainObject.Predmet.OstaliListFormated>
  <DomainObject.Predmet.OstaliListFormatedOIB>
    <izvorni_sadrzaj>
      <item>Mladen Obradović punomoćnik sudionika u postupku BESTRENT d.o.o.</item>
    </izvorni_sadrzaj>
    <derivirana_varijabla naziv="DomainObject.Predmet.OstaliListFormatedOIB_1">
      <item>Mladen Obradović punomoćnik sudionika u postupku BESTRENT d.o.o.</item>
    </derivirana_varijabla>
  </DomainObject.Predmet.OstaliListFormatedOIB>
  <DomainObject.Predmet.OstaliListFormatedWithAdress>
    <izvorni_sadrzaj>
      <item>Mladen Obradović, Hanuševa 2, 10000 Zagreb punomoćnik sudionika u postupku BESTRENT d.o.o.</item>
    </izvorni_sadrzaj>
    <derivirana_varijabla naziv="DomainObject.Predmet.OstaliListFormatedWithAdress_1">
      <item>Mladen Obradović, Hanuševa 2, 10000 Zagreb punomoćnik sudionika u postupku BESTRENT d.o.o.</item>
    </derivirana_varijabla>
  </DomainObject.Predmet.OstaliListFormatedWithAdress>
  <DomainObject.Predmet.OstaliListFormatedWithAdressOIB>
    <izvorni_sadrzaj>
      <item>Mladen Obradović, Hanuševa 2, 10000 Zagreb punomoćnik sudionika u postupku BESTRENT d.o.o.</item>
    </izvorni_sadrzaj>
    <derivirana_varijabla naziv="DomainObject.Predmet.OstaliListFormatedWithAdressOIB_1">
      <item>Mladen Obradović, Hanuševa 2, 10000 Zagreb punomoćnik sudionika u postupku BESTRENT d.o.o.</item>
    </derivirana_varijabla>
  </DomainObject.Predmet.OstaliListFormatedWithAdressOIB>
  <DomainObject.Predmet.OstaliListNazivFormated>
    <izvorni_sadrzaj>
      <item>Mladen Obradović</item>
    </izvorni_sadrzaj>
    <derivirana_varijabla naziv="DomainObject.Predmet.OstaliListNazivFormated_1">
      <item>Mladen Obradović</item>
    </derivirana_varijabla>
  </DomainObject.Predmet.OstaliListNazivFormated>
  <DomainObject.Predmet.OstaliListNazivFormatedOIB>
    <izvorni_sadrzaj>
      <item>Mladen Obradović</item>
    </izvorni_sadrzaj>
    <derivirana_varijabla naziv="DomainObject.Predmet.OstaliListNazivFormatedOIB_1">
      <item>Mladen Obradović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UP LIFTS d.o.o.</izvorni_sadrzaj>
    <derivirana_varijabla naziv="DomainObject.Predmet.StrankaIDrugi_1">UP LIFTS d.o.o.</derivirana_varijabla>
  </DomainObject.Predmet.StrankaIDrugi>
  <DomainObject.Predmet.ProtustrankaIDrugi>
    <izvorni_sadrzaj>BESTRENT d.o.o.</izvorni_sadrzaj>
    <derivirana_varijabla naziv="DomainObject.Predmet.ProtustrankaIDrugi_1">BESTRENT d.o.o.</derivirana_varijabla>
  </DomainObject.Predmet.ProtustrankaIDrugi>
  <DomainObject.Predmet.StrankaIDrugiAdressOIB>
    <izvorni_sadrzaj>UP LIFTS d.o.o., OIB 00866998010, Radnička cesta 184, 10000 Zagreb</izvorni_sadrzaj>
    <derivirana_varijabla naziv="DomainObject.Predmet.StrankaIDrugiAdressOIB_1">UP LIFTS d.o.o., OIB 00866998010, Radnička cesta 184, 10000 Zagreb</derivirana_varijabla>
  </DomainObject.Predmet.StrankaIDrugiAdressOIB>
  <DomainObject.Predmet.ProtustrankaIDrugiAdressOIB>
    <izvorni_sadrzaj>BESTRENT d.o.o., OIB 78286431452, Slavonska avenija 14, 10000 Zagreb</izvorni_sadrzaj>
    <derivirana_varijabla naziv="DomainObject.Predmet.ProtustrankaIDrugiAdressOIB_1">BESTRENT d.o.o., OIB 78286431452, Slavonska avenija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UP LIFTS d.o.o.</item>
      <item>BESTRENT d.o.o.</item>
      <item>Mladen Obradović</item>
    </izvorni_sadrzaj>
    <derivirana_varijabla naziv="DomainObject.Predmet.SudioniciListNaziv_1">
      <item>UP LIFTS d.o.o.</item>
      <item>BESTRENT d.o.o.</item>
      <item>Mladen Obradović</item>
    </derivirana_varijabla>
  </DomainObject.Predmet.SudioniciListNaziv>
  <DomainObject.Predmet.SudioniciListAdressOIB>
    <izvorni_sadrzaj>
      <item>UP LIFTS d.o.o., OIB 00866998010, Radnička cesta 184,10000 Zagreb</item>
      <item>BESTRENT d.o.o., OIB 78286431452, Slavonska avenija 14,10000 Zagreb</item>
      <item>Mladen Obradović, Hanuševa 2,10000 Zagreb</item>
    </izvorni_sadrzaj>
    <derivirana_varijabla naziv="DomainObject.Predmet.SudioniciListAdressOIB_1">
      <item>UP LIFTS d.o.o., OIB 00866998010, Radnička cesta 184,10000 Zagreb</item>
      <item>BESTRENT d.o.o., OIB 78286431452, Slavonska avenija 14,10000 Zagreb</item>
      <item>Mladen Obradović, Hanuševa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00866998010</item>
      <item>, OIB 78286431452</item>
      <item>, OIB null</item>
    </izvorni_sadrzaj>
    <derivirana_varijabla naziv="DomainObject.Predmet.SudioniciListNazivOIB_1">
      <item>, OIB 00866998010</item>
      <item>, OIB 78286431452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0</TotalTime>
  <Pages>1</Pages>
  <Words>316</Words>
  <Characters>1558</Characters>
  <Application>Microsoft Office Word</Application>
  <DocSecurity>0</DocSecurity>
  <Lines>51</Lines>
  <Paragraphs>26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RH - TDU</Company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srotar</dc:creator>
  <cp:lastModifiedBy>Mladen Obradović</cp:lastModifiedBy>
  <cp:revision>2</cp:revision>
  <cp:lastPrinted>2019-02-07T06:42:00Z</cp:lastPrinted>
  <dcterms:created xsi:type="dcterms:W3CDTF">2026-05-07T05:57:00Z</dcterms:created>
  <dcterms:modified xsi:type="dcterms:W3CDTF">2026-05-07T05:57:00Z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Odluka - Rješenje - stavljanje izvan snage rješenja o ovrsi na temelju vjerodostojne isprave u dijelu u kojem je određena ovrha (1. rješenje o ovrsi - stavljanje izvan snage - NOVI OZ -.docx)</vt:lpwstr>
  </property>
  <property fmtid="{D5CDD505-2E9C-101B-9397-08002B2CF9AE}" pid="4" name="CC_coloring">
    <vt:bool>false</vt:bool>
  </property>
  <property fmtid="{D5CDD505-2E9C-101B-9397-08002B2CF9AE}" pid="5" name="BrojStranica">
    <vt:i4>1</vt:i4>
  </property>
</Properties>
</file>